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475A" w:rsidRDefault="005C475A">
      <w:r>
        <w:rPr>
          <w:noProof/>
          <w:lang w:eastAsia="en-GB"/>
        </w:rPr>
        <w:drawing>
          <wp:inline distT="0" distB="0" distL="0" distR="0">
            <wp:extent cx="5730875" cy="8187055"/>
            <wp:effectExtent l="0" t="0" r="3175" b="444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18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 wp14:anchorId="10A31E6D" wp14:editId="5CD2E57B">
            <wp:extent cx="5730875" cy="7889240"/>
            <wp:effectExtent l="0" t="0" r="317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>
            <wp:extent cx="5730875" cy="8176260"/>
            <wp:effectExtent l="0" t="0" r="317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17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 wp14:anchorId="4714CA60" wp14:editId="03A4B14D">
            <wp:extent cx="5730875" cy="8006080"/>
            <wp:effectExtent l="0" t="0" r="317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A75">
        <w:rPr>
          <w:noProof/>
          <w:lang w:eastAsia="en-GB"/>
        </w:rPr>
        <w:lastRenderedPageBreak/>
        <w:drawing>
          <wp:inline distT="0" distB="0" distL="0" distR="0" wp14:anchorId="724D7DAD" wp14:editId="21DB5228">
            <wp:extent cx="5730875" cy="8229600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A75">
        <w:rPr>
          <w:noProof/>
          <w:lang w:eastAsia="en-GB"/>
        </w:rPr>
        <w:lastRenderedPageBreak/>
        <w:drawing>
          <wp:inline distT="0" distB="0" distL="0" distR="0" wp14:anchorId="587EEE68" wp14:editId="188CFF2C">
            <wp:extent cx="5720080" cy="79209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A75">
        <w:rPr>
          <w:noProof/>
          <w:lang w:eastAsia="en-GB"/>
        </w:rPr>
        <w:lastRenderedPageBreak/>
        <w:drawing>
          <wp:inline distT="0" distB="0" distL="0" distR="0">
            <wp:extent cx="5730875" cy="8144510"/>
            <wp:effectExtent l="0" t="0" r="3175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14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A75">
        <w:rPr>
          <w:noProof/>
          <w:lang w:eastAsia="en-GB"/>
        </w:rPr>
        <w:lastRenderedPageBreak/>
        <w:drawing>
          <wp:inline distT="0" distB="0" distL="0" distR="0">
            <wp:extent cx="5730875" cy="7995920"/>
            <wp:effectExtent l="0" t="0" r="3175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A75">
        <w:rPr>
          <w:noProof/>
          <w:lang w:eastAsia="en-GB"/>
        </w:rPr>
        <w:lastRenderedPageBreak/>
        <w:drawing>
          <wp:inline distT="0" distB="0" distL="0" distR="0">
            <wp:extent cx="5730875" cy="8101965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10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A75">
        <w:rPr>
          <w:noProof/>
          <w:lang w:eastAsia="en-GB"/>
        </w:rPr>
        <w:lastRenderedPageBreak/>
        <w:drawing>
          <wp:inline distT="0" distB="0" distL="0" distR="0">
            <wp:extent cx="5730875" cy="8155305"/>
            <wp:effectExtent l="0" t="0" r="317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15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0A75">
        <w:rPr>
          <w:noProof/>
          <w:lang w:eastAsia="en-GB"/>
        </w:rPr>
        <w:lastRenderedPageBreak/>
        <w:drawing>
          <wp:inline distT="0" distB="0" distL="0" distR="0">
            <wp:extent cx="5730875" cy="791083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0AC7">
        <w:rPr>
          <w:noProof/>
          <w:lang w:eastAsia="en-GB"/>
        </w:rPr>
        <w:lastRenderedPageBreak/>
        <w:drawing>
          <wp:inline distT="0" distB="0" distL="0" distR="0">
            <wp:extent cx="5659120" cy="7668895"/>
            <wp:effectExtent l="0" t="0" r="0" b="825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766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 wp14:anchorId="38787F3E" wp14:editId="01B65288">
            <wp:extent cx="5731510" cy="7928367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28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>
            <wp:extent cx="5730875" cy="7920990"/>
            <wp:effectExtent l="0" t="0" r="3175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>
            <wp:extent cx="5730875" cy="7995920"/>
            <wp:effectExtent l="0" t="0" r="3175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>
            <wp:extent cx="5730875" cy="7835900"/>
            <wp:effectExtent l="0" t="0" r="317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83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>
            <wp:extent cx="5730875" cy="7825740"/>
            <wp:effectExtent l="0" t="0" r="3175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82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>
            <wp:extent cx="5730875" cy="8091170"/>
            <wp:effectExtent l="0" t="0" r="3175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09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>
            <wp:extent cx="5730875" cy="8070215"/>
            <wp:effectExtent l="0" t="0" r="3175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07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>
            <wp:extent cx="5730875" cy="7496175"/>
            <wp:effectExtent l="0" t="0" r="317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>
            <wp:extent cx="5730875" cy="7474585"/>
            <wp:effectExtent l="0" t="0" r="317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47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92B">
        <w:rPr>
          <w:noProof/>
          <w:lang w:eastAsia="en-GB"/>
        </w:rPr>
        <w:lastRenderedPageBreak/>
        <w:drawing>
          <wp:inline distT="0" distB="0" distL="0" distR="0">
            <wp:extent cx="5730875" cy="7496175"/>
            <wp:effectExtent l="0" t="0" r="317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963">
        <w:rPr>
          <w:noProof/>
          <w:lang w:eastAsia="en-GB"/>
        </w:rPr>
        <w:lastRenderedPageBreak/>
        <w:drawing>
          <wp:inline distT="0" distB="0" distL="0" distR="0">
            <wp:extent cx="5730875" cy="8059420"/>
            <wp:effectExtent l="0" t="0" r="317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05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963">
        <w:rPr>
          <w:noProof/>
          <w:lang w:eastAsia="en-GB"/>
        </w:rPr>
        <w:lastRenderedPageBreak/>
        <w:drawing>
          <wp:inline distT="0" distB="0" distL="0" distR="0">
            <wp:extent cx="5730875" cy="7889240"/>
            <wp:effectExtent l="0" t="0" r="317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963">
        <w:rPr>
          <w:noProof/>
          <w:lang w:eastAsia="en-GB"/>
        </w:rPr>
        <w:lastRenderedPageBreak/>
        <w:drawing>
          <wp:inline distT="0" distB="0" distL="0" distR="0">
            <wp:extent cx="5730875" cy="8176260"/>
            <wp:effectExtent l="0" t="0" r="317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17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963">
        <w:rPr>
          <w:noProof/>
          <w:lang w:eastAsia="en-GB"/>
        </w:rPr>
        <w:lastRenderedPageBreak/>
        <w:drawing>
          <wp:inline distT="0" distB="0" distL="0" distR="0">
            <wp:extent cx="5730875" cy="7963535"/>
            <wp:effectExtent l="0" t="0" r="317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963">
        <w:rPr>
          <w:noProof/>
          <w:lang w:eastAsia="en-GB"/>
        </w:rPr>
        <w:lastRenderedPageBreak/>
        <w:drawing>
          <wp:inline distT="0" distB="0" distL="0" distR="0">
            <wp:extent cx="5730875" cy="8250555"/>
            <wp:effectExtent l="0" t="0" r="317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825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963">
        <w:rPr>
          <w:noProof/>
          <w:lang w:eastAsia="en-GB"/>
        </w:rPr>
        <w:lastRenderedPageBreak/>
        <w:drawing>
          <wp:inline distT="0" distB="0" distL="0" distR="0">
            <wp:extent cx="5730875" cy="7995920"/>
            <wp:effectExtent l="0" t="0" r="3175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963">
        <w:rPr>
          <w:noProof/>
          <w:lang w:eastAsia="en-GB"/>
        </w:rPr>
        <w:lastRenderedPageBreak/>
        <w:drawing>
          <wp:inline distT="0" distB="0" distL="0" distR="0">
            <wp:extent cx="5730875" cy="7985125"/>
            <wp:effectExtent l="0" t="0" r="317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98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1BAE">
        <w:rPr>
          <w:noProof/>
          <w:lang w:eastAsia="en-GB"/>
        </w:rPr>
        <w:lastRenderedPageBreak/>
        <w:drawing>
          <wp:inline distT="0" distB="0" distL="0" distR="0">
            <wp:extent cx="5730875" cy="7761605"/>
            <wp:effectExtent l="0" t="0" r="317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776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C475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0A75"/>
    <w:rsid w:val="00161963"/>
    <w:rsid w:val="001A0AC7"/>
    <w:rsid w:val="00362BA2"/>
    <w:rsid w:val="003E392B"/>
    <w:rsid w:val="005C475A"/>
    <w:rsid w:val="00C93D12"/>
    <w:rsid w:val="00CB1BAE"/>
    <w:rsid w:val="00D20A75"/>
    <w:rsid w:val="00E83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0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0A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0A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0A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2C87BFA4</Template>
  <TotalTime>62</TotalTime>
  <Pages>30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Gloucestershire Hospitals NHS Foundation Trust</Company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Fleming Laura</dc:creator>
  <cp:lastModifiedBy>Fleming Laura</cp:lastModifiedBy>
  <cp:revision>2</cp:revision>
  <dcterms:created xsi:type="dcterms:W3CDTF">2019-10-30T11:40:00Z</dcterms:created>
  <dcterms:modified xsi:type="dcterms:W3CDTF">2019-11-04T11:56:00Z</dcterms:modified>
</cp:coreProperties>
</file>